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F58434" w14:textId="1BEB483C" w:rsidR="006B2F86" w:rsidRDefault="00AB3115" w:rsidP="00E71FC3">
      <w:pPr>
        <w:pStyle w:val="NoSpacing"/>
      </w:pPr>
      <w:r>
        <w:rPr>
          <w:u w:val="single"/>
        </w:rPr>
        <w:t>Ellen LOKWOD</w:t>
      </w:r>
      <w:r>
        <w:t xml:space="preserve">      (d.1493)</w:t>
      </w:r>
    </w:p>
    <w:p w14:paraId="2C3EE902" w14:textId="1ABCA4BE" w:rsidR="00AB3115" w:rsidRDefault="00AB3115" w:rsidP="00E71FC3">
      <w:pPr>
        <w:pStyle w:val="NoSpacing"/>
      </w:pPr>
      <w:r>
        <w:t>of York. Widow.</w:t>
      </w:r>
    </w:p>
    <w:p w14:paraId="5208BC4D" w14:textId="342CC76A" w:rsidR="00AB3115" w:rsidRDefault="00AB3115" w:rsidP="00E71FC3">
      <w:pPr>
        <w:pStyle w:val="NoSpacing"/>
      </w:pPr>
    </w:p>
    <w:p w14:paraId="34EB077F" w14:textId="378B72BF" w:rsidR="00AB3115" w:rsidRDefault="00AB3115" w:rsidP="00E71FC3">
      <w:pPr>
        <w:pStyle w:val="NoSpacing"/>
      </w:pPr>
    </w:p>
    <w:p w14:paraId="7BBDDA88" w14:textId="677E59D9" w:rsidR="00AB3115" w:rsidRDefault="00AB3115" w:rsidP="00E71FC3">
      <w:pPr>
        <w:pStyle w:val="NoSpacing"/>
      </w:pPr>
      <w:r>
        <w:t>14 Dec.1493</w:t>
      </w:r>
      <w:r>
        <w:tab/>
        <w:t>Administration of her lands and possessions was granted.  (W.Y.R. p.106)</w:t>
      </w:r>
    </w:p>
    <w:p w14:paraId="7549C32E" w14:textId="29D1A463" w:rsidR="00AB3115" w:rsidRDefault="00AB3115" w:rsidP="00E71FC3">
      <w:pPr>
        <w:pStyle w:val="NoSpacing"/>
      </w:pPr>
    </w:p>
    <w:p w14:paraId="6A9C3A5C" w14:textId="0677D7CF" w:rsidR="00AB3115" w:rsidRDefault="00AB3115" w:rsidP="00E71FC3">
      <w:pPr>
        <w:pStyle w:val="NoSpacing"/>
      </w:pPr>
    </w:p>
    <w:p w14:paraId="3E9EC165" w14:textId="3A3E02A7" w:rsidR="00AB3115" w:rsidRPr="00AB3115" w:rsidRDefault="00AB3115" w:rsidP="00E71FC3">
      <w:pPr>
        <w:pStyle w:val="NoSpacing"/>
      </w:pPr>
      <w:r>
        <w:t>26 September 2019</w:t>
      </w:r>
      <w:bookmarkStart w:id="0" w:name="_GoBack"/>
      <w:bookmarkEnd w:id="0"/>
    </w:p>
    <w:sectPr w:rsidR="00AB3115" w:rsidRPr="00AB31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FA6FC" w14:textId="77777777" w:rsidR="00AB3115" w:rsidRDefault="00AB3115" w:rsidP="00E71FC3">
      <w:pPr>
        <w:spacing w:after="0" w:line="240" w:lineRule="auto"/>
      </w:pPr>
      <w:r>
        <w:separator/>
      </w:r>
    </w:p>
  </w:endnote>
  <w:endnote w:type="continuationSeparator" w:id="0">
    <w:p w14:paraId="46CEA22B" w14:textId="77777777" w:rsidR="00AB3115" w:rsidRDefault="00AB31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985B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28587" w14:textId="77777777" w:rsidR="00AB3115" w:rsidRDefault="00AB3115" w:rsidP="00E71FC3">
      <w:pPr>
        <w:spacing w:after="0" w:line="240" w:lineRule="auto"/>
      </w:pPr>
      <w:r>
        <w:separator/>
      </w:r>
    </w:p>
  </w:footnote>
  <w:footnote w:type="continuationSeparator" w:id="0">
    <w:p w14:paraId="4EC9A211" w14:textId="77777777" w:rsidR="00AB3115" w:rsidRDefault="00AB31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115"/>
    <w:rsid w:val="001A7C09"/>
    <w:rsid w:val="00577BD5"/>
    <w:rsid w:val="00656CBA"/>
    <w:rsid w:val="006A1F77"/>
    <w:rsid w:val="00733BE7"/>
    <w:rsid w:val="00AB3115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3F0D9"/>
  <w15:chartTrackingRefBased/>
  <w15:docId w15:val="{9ED892B0-2AB7-4ED6-9664-D83ADD14D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2019-09-26T19:44:00Z</dcterms:created>
  <dcterms:modified xsi:type="dcterms:W3CDTF">2019-09-26T19:48:00Z</dcterms:modified>
</cp:coreProperties>
</file>